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5B63C7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SWERENDON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fl.1467)</w:t>
      </w:r>
    </w:p>
    <w:p w14:paraId="2C0FAFDF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Gentleman.</w:t>
      </w:r>
    </w:p>
    <w:p w14:paraId="70DACB1C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4AEEDDB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E7A7A1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Oct.1467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Case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Folkestone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was pardoned for not appearing to </w:t>
      </w:r>
      <w:proofErr w:type="gramStart"/>
      <w:r>
        <w:rPr>
          <w:rFonts w:ascii="Times New Roman" w:hAnsi="Times New Roman" w:cs="Times New Roman"/>
          <w:sz w:val="24"/>
          <w:szCs w:val="24"/>
        </w:rPr>
        <w:t>answer</w:t>
      </w:r>
      <w:proofErr w:type="gramEnd"/>
    </w:p>
    <w:p w14:paraId="73168063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him,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Hokregge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Melton(q.v.) and John Laurens of Melton</w:t>
      </w:r>
    </w:p>
    <w:p w14:paraId="414838F2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touching a debt of 10 marks.   (C.P.R. 1467-77 p.6)</w:t>
      </w:r>
    </w:p>
    <w:p w14:paraId="0ABD73CF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08226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5DBD41" w14:textId="77777777" w:rsidR="00E94152" w:rsidRDefault="00E94152" w:rsidP="00E941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April 2021</w:t>
      </w:r>
    </w:p>
    <w:p w14:paraId="577F9E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4AFBC" w14:textId="77777777" w:rsidR="00E94152" w:rsidRDefault="00E94152" w:rsidP="009139A6">
      <w:r>
        <w:separator/>
      </w:r>
    </w:p>
  </w:endnote>
  <w:endnote w:type="continuationSeparator" w:id="0">
    <w:p w14:paraId="66D1887E" w14:textId="77777777" w:rsidR="00E94152" w:rsidRDefault="00E9415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EDC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EA1F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CCA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09214" w14:textId="77777777" w:rsidR="00E94152" w:rsidRDefault="00E94152" w:rsidP="009139A6">
      <w:r>
        <w:separator/>
      </w:r>
    </w:p>
  </w:footnote>
  <w:footnote w:type="continuationSeparator" w:id="0">
    <w:p w14:paraId="502DB807" w14:textId="77777777" w:rsidR="00E94152" w:rsidRDefault="00E9415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A087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3F210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DB5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15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9415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79CA4"/>
  <w15:chartTrackingRefBased/>
  <w15:docId w15:val="{6828ECE7-4778-4733-AD07-3603A08AA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2021-04-15T20:21:00Z</dcterms:created>
  <dcterms:modified xsi:type="dcterms:W3CDTF">2021-04-15T20:21:00Z</dcterms:modified>
</cp:coreProperties>
</file>